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12EF9" w14:textId="77777777" w:rsidR="00E23F1B" w:rsidRDefault="00E23F1B" w:rsidP="00E23F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KENBAR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2C23F44E" w14:textId="77777777" w:rsidR="00E23F1B" w:rsidRDefault="00E23F1B" w:rsidP="00E23F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Boxley</w:t>
      </w:r>
      <w:proofErr w:type="spellEnd"/>
      <w:r>
        <w:rPr>
          <w:rFonts w:cs="Times New Roman"/>
          <w:szCs w:val="24"/>
        </w:rPr>
        <w:t>, Kent.</w:t>
      </w:r>
    </w:p>
    <w:p w14:paraId="7A6012BF" w14:textId="77777777" w:rsidR="00E23F1B" w:rsidRDefault="00E23F1B" w:rsidP="00E23F1B">
      <w:pPr>
        <w:pStyle w:val="NoSpacing"/>
        <w:rPr>
          <w:rFonts w:cs="Times New Roman"/>
          <w:szCs w:val="24"/>
        </w:rPr>
      </w:pPr>
    </w:p>
    <w:p w14:paraId="52BC355A" w14:textId="77777777" w:rsidR="00E23F1B" w:rsidRDefault="00E23F1B" w:rsidP="00E23F1B">
      <w:pPr>
        <w:pStyle w:val="NoSpacing"/>
        <w:rPr>
          <w:rFonts w:cs="Times New Roman"/>
          <w:szCs w:val="24"/>
        </w:rPr>
      </w:pPr>
    </w:p>
    <w:p w14:paraId="1957A33A" w14:textId="77777777" w:rsidR="00E23F1B" w:rsidRDefault="00E23F1B" w:rsidP="00E23F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1487</w:t>
      </w:r>
      <w:r>
        <w:rPr>
          <w:rFonts w:cs="Times New Roman"/>
          <w:szCs w:val="24"/>
        </w:rPr>
        <w:tab/>
        <w:t>He made his Will.</w:t>
      </w:r>
    </w:p>
    <w:p w14:paraId="521DA044" w14:textId="77777777" w:rsidR="00E23F1B" w:rsidRDefault="00E23F1B" w:rsidP="00E23F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559A3362" w14:textId="77777777" w:rsidR="00E23F1B" w:rsidRDefault="00E23F1B" w:rsidP="00E23F1B">
      <w:pPr>
        <w:pStyle w:val="NoSpacing"/>
        <w:rPr>
          <w:rFonts w:cs="Times New Roman"/>
          <w:szCs w:val="24"/>
        </w:rPr>
      </w:pPr>
    </w:p>
    <w:p w14:paraId="17B218E9" w14:textId="77777777" w:rsidR="00E23F1B" w:rsidRDefault="00E23F1B" w:rsidP="00E23F1B">
      <w:pPr>
        <w:pStyle w:val="NoSpacing"/>
        <w:rPr>
          <w:rFonts w:cs="Times New Roman"/>
          <w:szCs w:val="24"/>
        </w:rPr>
      </w:pPr>
    </w:p>
    <w:p w14:paraId="2672621C" w14:textId="77777777" w:rsidR="00E23F1B" w:rsidRDefault="00E23F1B" w:rsidP="00E23F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November 2022</w:t>
      </w:r>
    </w:p>
    <w:p w14:paraId="28258B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9D7B9" w14:textId="77777777" w:rsidR="00E23F1B" w:rsidRDefault="00E23F1B" w:rsidP="009139A6">
      <w:r>
        <w:separator/>
      </w:r>
    </w:p>
  </w:endnote>
  <w:endnote w:type="continuationSeparator" w:id="0">
    <w:p w14:paraId="6344D619" w14:textId="77777777" w:rsidR="00E23F1B" w:rsidRDefault="00E23F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259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A8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AE0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1B872" w14:textId="77777777" w:rsidR="00E23F1B" w:rsidRDefault="00E23F1B" w:rsidP="009139A6">
      <w:r>
        <w:separator/>
      </w:r>
    </w:p>
  </w:footnote>
  <w:footnote w:type="continuationSeparator" w:id="0">
    <w:p w14:paraId="3DA83BC4" w14:textId="77777777" w:rsidR="00E23F1B" w:rsidRDefault="00E23F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1FE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2B7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0A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F1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3F1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A1177"/>
  <w15:chartTrackingRefBased/>
  <w15:docId w15:val="{37220C49-BC40-40A1-A6E5-D281522F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3F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2023-03-01T21:46:00Z</dcterms:created>
  <dcterms:modified xsi:type="dcterms:W3CDTF">2023-03-01T21:47:00Z</dcterms:modified>
</cp:coreProperties>
</file>